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172644CF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810277">
        <w:rPr>
          <w:rFonts w:cstheme="minorBidi" w:hint="cs"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10277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1766D995" w14:textId="77777777" w:rsidR="00007B8E" w:rsidRPr="00007B8E" w:rsidRDefault="00634D49" w:rsidP="00007B8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เสนอ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คณะกรรมการและผู้ถือหุ้นของ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บริษัท โมโน เน็กซ์ จำกัด 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(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มหาชน</w:t>
      </w:r>
      <w:r w:rsidR="00007B8E" w:rsidRPr="00007B8E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)</w:t>
      </w:r>
    </w:p>
    <w:p w14:paraId="580879B3" w14:textId="5FB5EC30" w:rsidR="00AD3B26" w:rsidRPr="00007B8E" w:rsidRDefault="00AD3B26" w:rsidP="00007B8E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E3F9D70" w14:textId="48563706" w:rsidR="005531D9" w:rsidRPr="00D90B95" w:rsidRDefault="005531D9" w:rsidP="005531D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70347654"/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ข้าพเจ้าได้สอบทานข้อมูลทางการเงินรวม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และเฉพาะบริษัท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ระหว่างกาลของบริษัท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5530E" w:rsidRPr="00C5530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โมโน เน็กซ์ จำกัด </w:t>
      </w:r>
      <w:r w:rsidRPr="00D90B95">
        <w:rPr>
          <w:rFonts w:ascii="Browallia New" w:hAnsi="Browallia New" w:cs="Browallia New"/>
          <w:sz w:val="28"/>
          <w:szCs w:val="28"/>
          <w:cs/>
        </w:rPr>
        <w:t>(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 w:hint="cs"/>
          <w:sz w:val="28"/>
          <w:szCs w:val="28"/>
          <w:cs/>
        </w:rPr>
        <w:t>(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Pr="00D90B95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ซึ่งประกอบด้วยงบฐานะการเงินรวมและเฉพาะบริษัท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ณ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วันที่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="00B34AAF" w:rsidRPr="00B34AAF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B34AAF" w:rsidRPr="00B34AAF">
        <w:rPr>
          <w:rFonts w:ascii="Browallia New" w:hAnsi="Browallia New" w:cs="Browallia New"/>
          <w:sz w:val="28"/>
          <w:szCs w:val="28"/>
          <w:cs/>
          <w:lang w:bidi="th-TH"/>
        </w:rPr>
        <w:t xml:space="preserve">มิถุนายน </w:t>
      </w:r>
      <w:r w:rsidRPr="00D90B9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F015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D90B9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งบกำไรขาดทุนเบ็ดเสร็จรวมและเฉพา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ะ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CF015F" w:rsidRPr="00CF015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84923" w:rsidRPr="00A84923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สำหรับงวดสามเดือนและหกเดือนสิ้นสุด</w:t>
      </w:r>
      <w:r w:rsidR="00CC19F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</w:t>
      </w:r>
      <w:r w:rsidR="00A84923" w:rsidRPr="00A8492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งบการเปลี่ยนแปลงส่วนของ</w:t>
      </w:r>
      <w:r w:rsidR="003447F3" w:rsidRPr="006D72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</w:t>
      </w:r>
      <w:r w:rsidRPr="006D729C">
        <w:rPr>
          <w:rFonts w:ascii="Browallia New" w:hAnsi="Browallia New" w:cs="Browallia New"/>
          <w:sz w:val="28"/>
          <w:szCs w:val="28"/>
          <w:cs/>
          <w:lang w:val="en-US" w:bidi="th-TH"/>
        </w:rPr>
        <w:t>รว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มและเฉพาะบริษัท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รวมถึงงบกระแสเงินสดรวมและเฉพาะบริษัท</w:t>
      </w:r>
      <w:r w:rsidR="0069691A" w:rsidRPr="0069691A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สำหรับงวดหกเดือนสิ้นสุดวันเดียวกัน</w:t>
      </w:r>
      <w:r w:rsidR="0069691A" w:rsidRPr="0069691A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และหมายเหตุประกอบข้อมูลทางการเงินระหว่างกาลแบบย่อ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ฉบับที่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</w:rPr>
        <w:t xml:space="preserve">34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5D10C52F" w14:textId="77777777" w:rsidR="001E4F59" w:rsidRPr="00D90B95" w:rsidRDefault="001E4F59" w:rsidP="00E340E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bookmarkEnd w:id="1"/>
    <w:p w14:paraId="3C23F08F" w14:textId="2AA331D7" w:rsidR="00CD4D4E" w:rsidRPr="008E4A4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9D066C7" w14:textId="77777777" w:rsidR="00CD4D4E" w:rsidRPr="00D90B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D8BF043" w14:textId="6267B945" w:rsidR="009F58E7" w:rsidRPr="00D90B95" w:rsidRDefault="009F58E7" w:rsidP="009F58E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รหัส</w:t>
      </w:r>
      <w:r w:rsidRPr="00D90B95">
        <w:rPr>
          <w:rFonts w:ascii="Browallia New" w:hAnsi="Browallia New" w:cs="Browallia New"/>
          <w:sz w:val="28"/>
          <w:szCs w:val="28"/>
        </w:rPr>
        <w:t xml:space="preserve"> 2410 “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</w:t>
      </w:r>
      <w:r w:rsidR="005D1C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</w:t>
      </w:r>
      <w:r w:rsidRPr="00D90B95">
        <w:rPr>
          <w:rFonts w:ascii="Browallia New" w:hAnsi="Browallia New" w:cs="Browallia New"/>
          <w:sz w:val="28"/>
          <w:szCs w:val="28"/>
        </w:rPr>
        <w:t xml:space="preserve">”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อื</w:t>
      </w:r>
      <w:r w:rsidR="00E321E6" w:rsidRPr="00613F5C">
        <w:rPr>
          <w:rFonts w:ascii="Browallia New" w:hAnsi="Browallia New" w:cs="Browallia New" w:hint="cs"/>
          <w:spacing w:val="-20"/>
          <w:sz w:val="28"/>
          <w:szCs w:val="28"/>
          <w:cs/>
          <w:lang w:val="en-US" w:bidi="th-TH"/>
        </w:rPr>
        <w:t>่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Default="00D530B5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73D5D7FC" w14:textId="77777777" w:rsidR="00EE3031" w:rsidRDefault="00EE3031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07B0584" w14:textId="77777777" w:rsidR="00EE3031" w:rsidRDefault="00EE3031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0BB8207" w14:textId="77777777" w:rsidR="0060695F" w:rsidRPr="00B0271D" w:rsidRDefault="0060695F" w:rsidP="00CD4D4E">
      <w:pPr>
        <w:jc w:val="thaiDistribute"/>
        <w:rPr>
          <w:rFonts w:ascii="Browallia New" w:hAnsi="Browallia New" w:cs="Browallia New"/>
          <w:lang w:val="en-US" w:bidi="th-TH"/>
        </w:rPr>
      </w:pPr>
    </w:p>
    <w:p w14:paraId="4DF1DF40" w14:textId="729E3A0E" w:rsidR="00CD4D4E" w:rsidRPr="00003F38" w:rsidRDefault="00CD4D4E" w:rsidP="00003F38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 w:rsidRPr="00003F38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US" w:bidi="th-TH"/>
        </w:rPr>
        <w:lastRenderedPageBreak/>
        <w:t>ข้อสรุป</w:t>
      </w:r>
    </w:p>
    <w:p w14:paraId="530E77E9" w14:textId="77777777" w:rsidR="00CD4D4E" w:rsidRPr="00003F38" w:rsidRDefault="00CD4D4E" w:rsidP="00003F38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</w:p>
    <w:p w14:paraId="55BF5A42" w14:textId="77777777" w:rsidR="00BA4CA5" w:rsidRDefault="00BA4CA5" w:rsidP="00BA4CA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ฉบับที่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907D3F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เรื่อง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329C4393" w14:textId="77777777" w:rsidR="003D4721" w:rsidRDefault="003D4721" w:rsidP="003D4721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</w:p>
    <w:p w14:paraId="563192A7" w14:textId="615112F3" w:rsidR="003D567F" w:rsidRPr="00A62A29" w:rsidRDefault="008E69D4" w:rsidP="003D4721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 w:rsidRPr="00A62A29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US"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3C7433CD" w14:textId="77777777" w:rsidR="00EA31F0" w:rsidRPr="00A62A29" w:rsidRDefault="00EA31F0" w:rsidP="00091C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A67821" w14:textId="50658BE9" w:rsidR="0009405A" w:rsidRPr="0009405A" w:rsidRDefault="00EA31F0" w:rsidP="0009405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ตามที่กล่าวในหมายเหตุประกอบข้อมูลทางการเงินระหว่างกาลข้อ </w:t>
      </w:r>
      <w:r w:rsidRPr="00A62A29">
        <w:rPr>
          <w:rFonts w:ascii="Browallia New" w:eastAsia="Calibri" w:hAnsi="Browallia New" w:cs="Browallia New"/>
          <w:sz w:val="28"/>
          <w:szCs w:val="28"/>
          <w:lang w:bidi="th-TH"/>
        </w:rPr>
        <w:t xml:space="preserve">1.2 </w:t>
      </w:r>
      <w:r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ซึ่งระบุว่า</w:t>
      </w:r>
      <w:r w:rsidR="00604CA4" w:rsidRPr="00A62A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604CA4"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833F70" w:rsidRPr="00A62A29">
        <w:rPr>
          <w:rFonts w:ascii="Browallia New" w:eastAsia="Calibri" w:hAnsi="Browallia New" w:cs="Browallia New"/>
          <w:sz w:val="28"/>
          <w:szCs w:val="28"/>
          <w:lang w:bidi="th-TH"/>
        </w:rPr>
        <w:t>3</w:t>
      </w:r>
      <w:r w:rsidR="00123A18">
        <w:rPr>
          <w:rFonts w:ascii="Browallia New" w:eastAsia="Calibri" w:hAnsi="Browallia New" w:cs="Browallia New"/>
          <w:sz w:val="28"/>
          <w:szCs w:val="28"/>
          <w:lang w:bidi="th-TH"/>
        </w:rPr>
        <w:t>0</w:t>
      </w:r>
      <w:r w:rsidR="00604CA4"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23A1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มิถุนายน</w:t>
      </w:r>
      <w:r w:rsidR="00604CA4"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33F70" w:rsidRPr="00A62A29">
        <w:rPr>
          <w:rFonts w:ascii="Browallia New" w:eastAsia="Calibri" w:hAnsi="Browallia New" w:cs="Browallia New"/>
          <w:sz w:val="28"/>
          <w:szCs w:val="28"/>
          <w:lang w:bidi="th-TH"/>
        </w:rPr>
        <w:t>2569</w:t>
      </w:r>
      <w:r w:rsidR="00604CA4"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04CA4" w:rsidRPr="00A62A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 w:rsidR="008A73C8" w:rsidRPr="00A62A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บริษัทและ</w:t>
      </w:r>
      <w:r w:rsidR="00091CF2" w:rsidRPr="00A62A29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บริษัทมีหนี้สินหมุนเวียนสูงกว่าสินทรัพย์หมุนเวียนจำนวน </w:t>
      </w:r>
      <w:r w:rsidR="00123A18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091CF2" w:rsidRPr="00A62A29">
        <w:rPr>
          <w:rFonts w:ascii="Browallia New" w:hAnsi="Browallia New" w:cs="Browallia New"/>
          <w:sz w:val="28"/>
          <w:szCs w:val="28"/>
          <w:lang w:bidi="th-TH"/>
        </w:rPr>
        <w:t>,</w:t>
      </w:r>
      <w:r w:rsidR="00123A18">
        <w:rPr>
          <w:rFonts w:ascii="Browallia New" w:hAnsi="Browallia New" w:cs="Browallia New"/>
          <w:sz w:val="28"/>
          <w:szCs w:val="28"/>
          <w:lang w:bidi="th-TH"/>
        </w:rPr>
        <w:t>015</w:t>
      </w:r>
      <w:r w:rsidR="00091CF2" w:rsidRPr="00A62A2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1CF2" w:rsidRPr="00A62A29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091CF2" w:rsidRPr="00A62A29">
        <w:rPr>
          <w:rFonts w:ascii="Browallia New" w:hAnsi="Browallia New" w:cs="Browallia New"/>
          <w:sz w:val="28"/>
          <w:szCs w:val="28"/>
          <w:lang w:bidi="th-TH"/>
        </w:rPr>
        <w:t>2</w:t>
      </w:r>
      <w:r w:rsidR="000C3E4B">
        <w:rPr>
          <w:rFonts w:ascii="Browallia New" w:hAnsi="Browallia New" w:cs="Browallia New"/>
          <w:sz w:val="28"/>
          <w:szCs w:val="28"/>
          <w:lang w:bidi="th-TH"/>
        </w:rPr>
        <w:t>29</w:t>
      </w:r>
      <w:r w:rsidR="00091CF2" w:rsidRPr="00A62A2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1CF2" w:rsidRPr="00A62A29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</w:t>
      </w:r>
      <w:r w:rsidR="00091CF2" w:rsidRPr="00A62A2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405A" w:rsidRPr="003E7AC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นอกจากนี้ บริษัทย่อยบางแห่งไม่สามารถปฏิบัติตามเงื่อนไขบางประการตามสัญญาเงินกู้ยืมกับสถาบันการเงิน รวมถึงมีการผิดนัดชำระหนี้บางรายการในระหว่างงวด</w:t>
      </w:r>
    </w:p>
    <w:p w14:paraId="4C3903E6" w14:textId="77777777" w:rsidR="0009405A" w:rsidRPr="003E7ACD" w:rsidRDefault="0009405A" w:rsidP="0009405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</w:p>
    <w:p w14:paraId="265B82D9" w14:textId="77777777" w:rsidR="0009405A" w:rsidRPr="003E7ACD" w:rsidRDefault="0009405A" w:rsidP="0009405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  <w:r w:rsidRPr="003E7AC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อย่างไรก็ตาม เมื่อวันที่ </w:t>
      </w:r>
      <w:r w:rsidRPr="003E7AC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29 </w:t>
      </w:r>
      <w:r w:rsidRPr="003E7AC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มิถุนายน </w:t>
      </w:r>
      <w:r w:rsidRPr="003E7AC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2569 </w:t>
      </w:r>
      <w:r w:rsidRPr="003E7AC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บริษัทย่อยได้ลงนามในสัญญาปรับโครงสร้างหนี้กับสถาบันการเงินที่เกี่ยวข้อง และฝ่ายบริหารเชื่อว่ากลุ่มบริษัทจะสามารถปฏิบัติตามเงื่อนไขของสัญญาดังกล่าวและมีสภาพคล่องเพียงพอสำหรับการดำเนินธุรกิจในอนาคต จึงจัดทำข้อมูลทางการเงินระหว่างกาลตามเกณฑ์การดำเนินงานต่อเนื่อง</w:t>
      </w:r>
    </w:p>
    <w:p w14:paraId="787AC754" w14:textId="77777777" w:rsidR="0079680D" w:rsidRPr="00A62A29" w:rsidRDefault="0079680D" w:rsidP="0079680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E42A9F" w14:textId="77777777" w:rsidR="0009405A" w:rsidRPr="003E7ACD" w:rsidRDefault="0009405A" w:rsidP="0009405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  <w:r w:rsidRPr="003E7ACD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สถานการณ์ดังกล่าวแสดงให้เห็นถึงความไม่แน่นอนที่มีสาระสำคัญ ซึ่งอาจก่อ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ขึ้นอยู่กับความสำเร็จของการดำเนินการตามแผนของฝ่ายบริหารและการปฏิบัติตามเงื่อนไขที่กำหนดไว้ในสัญญาปรับโครงสร้างหนี้</w:t>
      </w:r>
    </w:p>
    <w:p w14:paraId="5AB7A05E" w14:textId="77777777" w:rsidR="006F00C9" w:rsidRPr="00A62A29" w:rsidRDefault="006F00C9" w:rsidP="006F00C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38CCBE8" w14:textId="601EE652" w:rsidR="006F00C9" w:rsidRPr="00DF0B32" w:rsidRDefault="006F00C9" w:rsidP="003D47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ทั้งนี้ </w:t>
      </w:r>
      <w:r w:rsidR="00DF74B3" w:rsidRPr="00A62A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ข้อสรุป</w:t>
      </w:r>
      <w:r w:rsidRPr="00A62A29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ของข้าพเจ้าไม่ได้เปลี่ยนแปลงไปจากเรื่องดังกล่าว</w:t>
      </w:r>
    </w:p>
    <w:p w14:paraId="31191386" w14:textId="7B3ACE64" w:rsidR="00C41381" w:rsidRDefault="00C41381" w:rsidP="00DF0B32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  <w:br w:type="page"/>
      </w:r>
    </w:p>
    <w:p w14:paraId="152526A3" w14:textId="05CD5E03" w:rsidR="003D4721" w:rsidRPr="00F876CC" w:rsidRDefault="003D4721" w:rsidP="003D4721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US" w:bidi="th-TH"/>
        </w:rPr>
      </w:pPr>
      <w:r w:rsidRPr="00F876CC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US" w:bidi="th-TH"/>
        </w:rPr>
        <w:lastRenderedPageBreak/>
        <w:t>เรื่องอื่น</w:t>
      </w:r>
    </w:p>
    <w:p w14:paraId="4D47F582" w14:textId="77777777" w:rsidR="003D4721" w:rsidRPr="00F876CC" w:rsidRDefault="003D4721" w:rsidP="003D4721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</w:p>
    <w:p w14:paraId="3DF30C44" w14:textId="11970669" w:rsidR="00CC556E" w:rsidRDefault="003D4721" w:rsidP="005F06AC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งบฐานะการเงินรวมและเฉพาะบริษัท</w:t>
      </w:r>
      <w:r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 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ณ วันที่ </w:t>
      </w:r>
      <w:r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31 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ธันวาคม </w:t>
      </w:r>
      <w:r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2568 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27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กุมภาพันธ์ </w:t>
      </w:r>
      <w:r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2569</w:t>
      </w:r>
      <w:r w:rsidRPr="00F876CC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 xml:space="preserve"> 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งบกำไรขาดทุ</w:t>
      </w:r>
      <w:r w:rsidR="00034CC4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น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เบ็ดเสร็จรวมและเฉพาะบริษัท</w:t>
      </w:r>
      <w:r w:rsidR="004F3321" w:rsidRPr="00B364CF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สำหรับงวดสามเดือน</w:t>
      </w:r>
      <w:r w:rsidR="004F3321" w:rsidRPr="00B364CF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และหกเดือน</w:t>
      </w:r>
      <w:r w:rsidR="004F3321" w:rsidRPr="00B364CF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สิ้นสุดวันที่ </w:t>
      </w:r>
      <w:r w:rsidR="004F3321" w:rsidRPr="00B364CF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30</w:t>
      </w:r>
      <w:r w:rsidR="004F3321" w:rsidRPr="00B364CF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="004F3321" w:rsidRPr="00B364CF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มิ</w:t>
      </w:r>
      <w:r w:rsidR="004F3321" w:rsidRPr="00F876CC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ถุนายน</w:t>
      </w:r>
      <w:r w:rsidR="004F3321"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="004F3321"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2568</w:t>
      </w:r>
      <w:r w:rsidR="004F3321"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งบการเปลี่ยนแปลงส่วน</w:t>
      </w:r>
      <w:r w:rsidRPr="00B364CF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ของ</w:t>
      </w:r>
      <w:r w:rsidR="00901FEC" w:rsidRPr="00B364CF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เจ้าของ</w:t>
      </w:r>
      <w:r w:rsidRPr="00B364CF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รวมและเฉพาะบริษัท รวมถึงงบกระแสเงินสดรวมและเฉพาะบริษัท</w:t>
      </w:r>
      <w:r w:rsidR="005B0438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สำหรั</w:t>
      </w:r>
      <w:r w:rsidR="00AA7AEA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บ</w:t>
      </w:r>
      <w:r w:rsidR="00A9557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งวด</w:t>
      </w:r>
      <w:r w:rsidR="00A720BC" w:rsidRPr="00B364CF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หกเดือน</w:t>
      </w:r>
      <w:r w:rsidRPr="00B364CF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สิ้นสุด</w:t>
      </w:r>
      <w:r w:rsidR="00F3067C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วัน</w:t>
      </w:r>
      <w:r w:rsidR="00A9557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เดียวกัน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ที่แสดงเป็นข้อมูลเปรียบเทียบสอบทานโดยผู้สอบบัญชี</w:t>
      </w:r>
      <w:r w:rsidRPr="00F876CC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อื่น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โดยให้ข้อสรุป</w:t>
      </w:r>
      <w:r w:rsidRPr="00F876CC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 xml:space="preserve">อย่างไม่มีเงื่อนไข 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ตามรายงานลงวันที่ </w:t>
      </w:r>
      <w:r w:rsidR="00C61E1C"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7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="00C61E1C" w:rsidRPr="00F876CC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สิงหาคม</w:t>
      </w:r>
      <w:r w:rsidRPr="00F876CC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 xml:space="preserve"> </w:t>
      </w:r>
      <w:r w:rsidRPr="00F876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2568</w:t>
      </w:r>
    </w:p>
    <w:p w14:paraId="7531373A" w14:textId="77777777" w:rsidR="005F06AC" w:rsidRPr="005F06AC" w:rsidRDefault="005F06AC" w:rsidP="005F06AC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 w:bidi="th-TH"/>
        </w:rPr>
      </w:pPr>
    </w:p>
    <w:p w14:paraId="3B4114D8" w14:textId="77777777" w:rsidR="003D4721" w:rsidRDefault="003D4721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val="en-US" w:bidi="th-TH"/>
        </w:rPr>
      </w:pPr>
    </w:p>
    <w:p w14:paraId="4247CA63" w14:textId="77777777" w:rsidR="00EB7C86" w:rsidRDefault="00EB7C86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val="en-US" w:bidi="th-TH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B38B13" w:rsidR="00142624" w:rsidRPr="00956EFE" w:rsidRDefault="00EA5DC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บุญศิริสุขะพงษ์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ผู้สอบบัญชีรับอนุญาต</w:t>
      </w:r>
    </w:p>
    <w:p w14:paraId="6EB7624B" w14:textId="77777777" w:rsidR="0074506C" w:rsidRPr="00B03729" w:rsidRDefault="0074506C" w:rsidP="0074506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3C09D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76DDC83E" w14:textId="3E385E57" w:rsidR="00D15EA5" w:rsidRPr="003C09D8" w:rsidRDefault="00142624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C09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กรุงเทพมหานคร</w:t>
      </w:r>
    </w:p>
    <w:p w14:paraId="61D70F01" w14:textId="7BB49325" w:rsidR="00907D3F" w:rsidRPr="00907D3F" w:rsidRDefault="00334BD1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334BD1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334BD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07D3F" w:rsidRPr="00334BD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07D3F" w:rsidRPr="00334BD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F1ACC" w:rsidRPr="00334BD1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907D3F" w:rsidRPr="00907D3F" w:rsidSect="006279BD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0EA46" w14:textId="77777777" w:rsidR="00F231D8" w:rsidRDefault="00F231D8">
      <w:r>
        <w:separator/>
      </w:r>
    </w:p>
  </w:endnote>
  <w:endnote w:type="continuationSeparator" w:id="0">
    <w:p w14:paraId="08897154" w14:textId="77777777" w:rsidR="00F231D8" w:rsidRDefault="00F231D8">
      <w:r>
        <w:continuationSeparator/>
      </w:r>
    </w:p>
  </w:endnote>
  <w:endnote w:type="continuationNotice" w:id="1">
    <w:p w14:paraId="2DB1F56A" w14:textId="77777777" w:rsidR="00F231D8" w:rsidRDefault="00F231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AC560" w14:textId="77777777" w:rsidR="00F231D8" w:rsidRDefault="00F231D8">
      <w:bookmarkStart w:id="0" w:name="_Hlk482348182"/>
      <w:bookmarkEnd w:id="0"/>
      <w:r>
        <w:separator/>
      </w:r>
    </w:p>
  </w:footnote>
  <w:footnote w:type="continuationSeparator" w:id="0">
    <w:p w14:paraId="6A8A9C32" w14:textId="77777777" w:rsidR="00F231D8" w:rsidRDefault="00F231D8">
      <w:r>
        <w:continuationSeparator/>
      </w:r>
    </w:p>
  </w:footnote>
  <w:footnote w:type="continuationNotice" w:id="1">
    <w:p w14:paraId="5789E023" w14:textId="77777777" w:rsidR="00F231D8" w:rsidRDefault="00F231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7AF7098E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Pr="005D6A08" w:rsidRDefault="00D15EA5" w:rsidP="00D15EA5">
    <w:pPr>
      <w:pStyle w:val="Header"/>
      <w:tabs>
        <w:tab w:val="clear" w:pos="8562"/>
        <w:tab w:val="left" w:pos="5328"/>
      </w:tabs>
      <w:spacing w:after="1418"/>
      <w:rPr>
        <w:color w:val="4F2D7F"/>
      </w:rPr>
    </w:pPr>
  </w:p>
  <w:p w14:paraId="1C40AED1" w14:textId="368A8402" w:rsidR="00D170B4" w:rsidRPr="00581ACB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000000" w:themeColor="text1"/>
        <w:sz w:val="36"/>
        <w:szCs w:val="36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4C6E4116" w:rsidR="00D15EA5" w:rsidRPr="00581ACB" w:rsidRDefault="00B44F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000000" w:themeColor="text1"/>
        <w:sz w:val="32"/>
        <w:szCs w:val="32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โดย</w:t>
    </w:r>
    <w:r w:rsidR="00CD4D4E" w:rsidRPr="00810277">
      <w:rPr>
        <w:rFonts w:ascii="Browallia New" w:hAnsi="Browallia New" w:cs="Browallia New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3F38"/>
    <w:rsid w:val="00004B8D"/>
    <w:rsid w:val="00007B8E"/>
    <w:rsid w:val="000143D8"/>
    <w:rsid w:val="00015BD3"/>
    <w:rsid w:val="000162B0"/>
    <w:rsid w:val="00020A80"/>
    <w:rsid w:val="00023C4C"/>
    <w:rsid w:val="000262A3"/>
    <w:rsid w:val="0003023B"/>
    <w:rsid w:val="000309A7"/>
    <w:rsid w:val="00031D17"/>
    <w:rsid w:val="00034CC4"/>
    <w:rsid w:val="0004049D"/>
    <w:rsid w:val="000423B2"/>
    <w:rsid w:val="00043A86"/>
    <w:rsid w:val="000443F2"/>
    <w:rsid w:val="00044ACE"/>
    <w:rsid w:val="0004550E"/>
    <w:rsid w:val="00052614"/>
    <w:rsid w:val="00055CAD"/>
    <w:rsid w:val="00055FCD"/>
    <w:rsid w:val="00057848"/>
    <w:rsid w:val="00061AFF"/>
    <w:rsid w:val="00067A2B"/>
    <w:rsid w:val="000723F7"/>
    <w:rsid w:val="0007288B"/>
    <w:rsid w:val="00074485"/>
    <w:rsid w:val="0007472F"/>
    <w:rsid w:val="00075643"/>
    <w:rsid w:val="00075F87"/>
    <w:rsid w:val="00077B61"/>
    <w:rsid w:val="00080552"/>
    <w:rsid w:val="000828F1"/>
    <w:rsid w:val="00082F59"/>
    <w:rsid w:val="00084DB3"/>
    <w:rsid w:val="00085AD9"/>
    <w:rsid w:val="00086F78"/>
    <w:rsid w:val="000875D8"/>
    <w:rsid w:val="00091508"/>
    <w:rsid w:val="00091CF2"/>
    <w:rsid w:val="00093600"/>
    <w:rsid w:val="0009405A"/>
    <w:rsid w:val="00094333"/>
    <w:rsid w:val="00097FAB"/>
    <w:rsid w:val="000B65E3"/>
    <w:rsid w:val="000B7090"/>
    <w:rsid w:val="000C2323"/>
    <w:rsid w:val="000C2456"/>
    <w:rsid w:val="000C2481"/>
    <w:rsid w:val="000C3E4B"/>
    <w:rsid w:val="000C3FD3"/>
    <w:rsid w:val="000C778C"/>
    <w:rsid w:val="000D2D2E"/>
    <w:rsid w:val="000D63E2"/>
    <w:rsid w:val="000E21C2"/>
    <w:rsid w:val="000E52CE"/>
    <w:rsid w:val="000E5528"/>
    <w:rsid w:val="000E686F"/>
    <w:rsid w:val="000E6D1B"/>
    <w:rsid w:val="000F1E76"/>
    <w:rsid w:val="000F1EA7"/>
    <w:rsid w:val="000F3AAB"/>
    <w:rsid w:val="000F6E25"/>
    <w:rsid w:val="001011DF"/>
    <w:rsid w:val="00112B69"/>
    <w:rsid w:val="001137AB"/>
    <w:rsid w:val="00117A7D"/>
    <w:rsid w:val="00123A18"/>
    <w:rsid w:val="0012409E"/>
    <w:rsid w:val="00126B17"/>
    <w:rsid w:val="001316D3"/>
    <w:rsid w:val="00132165"/>
    <w:rsid w:val="00142624"/>
    <w:rsid w:val="00142760"/>
    <w:rsid w:val="00142E5B"/>
    <w:rsid w:val="001473CB"/>
    <w:rsid w:val="00151EE9"/>
    <w:rsid w:val="001554CD"/>
    <w:rsid w:val="00155A91"/>
    <w:rsid w:val="00155B01"/>
    <w:rsid w:val="001607ED"/>
    <w:rsid w:val="001613E2"/>
    <w:rsid w:val="0016459D"/>
    <w:rsid w:val="00165C3A"/>
    <w:rsid w:val="00167017"/>
    <w:rsid w:val="001676C7"/>
    <w:rsid w:val="0016775F"/>
    <w:rsid w:val="00174F79"/>
    <w:rsid w:val="00182F9F"/>
    <w:rsid w:val="00183CA9"/>
    <w:rsid w:val="00185728"/>
    <w:rsid w:val="0019210D"/>
    <w:rsid w:val="001950D2"/>
    <w:rsid w:val="001A3517"/>
    <w:rsid w:val="001A3BFB"/>
    <w:rsid w:val="001A3C20"/>
    <w:rsid w:val="001A7083"/>
    <w:rsid w:val="001B198C"/>
    <w:rsid w:val="001B4277"/>
    <w:rsid w:val="001B4526"/>
    <w:rsid w:val="001B47C3"/>
    <w:rsid w:val="001B7388"/>
    <w:rsid w:val="001C137D"/>
    <w:rsid w:val="001C451E"/>
    <w:rsid w:val="001D2302"/>
    <w:rsid w:val="001D7AE2"/>
    <w:rsid w:val="001D7BB3"/>
    <w:rsid w:val="001E12A6"/>
    <w:rsid w:val="001E32C7"/>
    <w:rsid w:val="001E498F"/>
    <w:rsid w:val="001E4F59"/>
    <w:rsid w:val="001F25A7"/>
    <w:rsid w:val="001F25C6"/>
    <w:rsid w:val="0020044B"/>
    <w:rsid w:val="00214069"/>
    <w:rsid w:val="00214723"/>
    <w:rsid w:val="002160E0"/>
    <w:rsid w:val="00216D13"/>
    <w:rsid w:val="002203DA"/>
    <w:rsid w:val="00220F07"/>
    <w:rsid w:val="0022518C"/>
    <w:rsid w:val="002276D6"/>
    <w:rsid w:val="0023428F"/>
    <w:rsid w:val="00237A7E"/>
    <w:rsid w:val="00241F16"/>
    <w:rsid w:val="00247969"/>
    <w:rsid w:val="00251B83"/>
    <w:rsid w:val="002540EE"/>
    <w:rsid w:val="0026182A"/>
    <w:rsid w:val="002722B6"/>
    <w:rsid w:val="00277EBE"/>
    <w:rsid w:val="002838FB"/>
    <w:rsid w:val="00285249"/>
    <w:rsid w:val="002950B2"/>
    <w:rsid w:val="002973AD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0DE"/>
    <w:rsid w:val="002F731F"/>
    <w:rsid w:val="002F7D90"/>
    <w:rsid w:val="0030026A"/>
    <w:rsid w:val="0030255E"/>
    <w:rsid w:val="00304333"/>
    <w:rsid w:val="00305173"/>
    <w:rsid w:val="0030528B"/>
    <w:rsid w:val="003120C4"/>
    <w:rsid w:val="0032102B"/>
    <w:rsid w:val="00321A76"/>
    <w:rsid w:val="0032521B"/>
    <w:rsid w:val="00326538"/>
    <w:rsid w:val="003304A5"/>
    <w:rsid w:val="00334BD1"/>
    <w:rsid w:val="00335812"/>
    <w:rsid w:val="00335E5B"/>
    <w:rsid w:val="00336465"/>
    <w:rsid w:val="00337032"/>
    <w:rsid w:val="0034149A"/>
    <w:rsid w:val="00342105"/>
    <w:rsid w:val="003447F3"/>
    <w:rsid w:val="00344FA8"/>
    <w:rsid w:val="00350376"/>
    <w:rsid w:val="00350927"/>
    <w:rsid w:val="00354F5D"/>
    <w:rsid w:val="00356CA5"/>
    <w:rsid w:val="00363BA3"/>
    <w:rsid w:val="00365ECE"/>
    <w:rsid w:val="0037305F"/>
    <w:rsid w:val="003744DA"/>
    <w:rsid w:val="003761A7"/>
    <w:rsid w:val="00384904"/>
    <w:rsid w:val="00391F80"/>
    <w:rsid w:val="0039225F"/>
    <w:rsid w:val="00394D9E"/>
    <w:rsid w:val="003A1A18"/>
    <w:rsid w:val="003A3D21"/>
    <w:rsid w:val="003A46D5"/>
    <w:rsid w:val="003B37AD"/>
    <w:rsid w:val="003B4CCD"/>
    <w:rsid w:val="003B4DED"/>
    <w:rsid w:val="003C08B4"/>
    <w:rsid w:val="003C09D8"/>
    <w:rsid w:val="003C12C5"/>
    <w:rsid w:val="003C27EF"/>
    <w:rsid w:val="003C32E9"/>
    <w:rsid w:val="003C33C6"/>
    <w:rsid w:val="003C3898"/>
    <w:rsid w:val="003C4268"/>
    <w:rsid w:val="003C4C6E"/>
    <w:rsid w:val="003C7E8A"/>
    <w:rsid w:val="003D2605"/>
    <w:rsid w:val="003D4721"/>
    <w:rsid w:val="003D567F"/>
    <w:rsid w:val="003D64D6"/>
    <w:rsid w:val="003E034A"/>
    <w:rsid w:val="003E3E21"/>
    <w:rsid w:val="003E635E"/>
    <w:rsid w:val="003E7ACD"/>
    <w:rsid w:val="003F1162"/>
    <w:rsid w:val="003F480F"/>
    <w:rsid w:val="003F5A96"/>
    <w:rsid w:val="00400F43"/>
    <w:rsid w:val="004020BD"/>
    <w:rsid w:val="00403019"/>
    <w:rsid w:val="0040422A"/>
    <w:rsid w:val="004042DB"/>
    <w:rsid w:val="00404D4E"/>
    <w:rsid w:val="00406633"/>
    <w:rsid w:val="00406DD0"/>
    <w:rsid w:val="004159C2"/>
    <w:rsid w:val="00416281"/>
    <w:rsid w:val="00421A47"/>
    <w:rsid w:val="00422353"/>
    <w:rsid w:val="00424FBB"/>
    <w:rsid w:val="00426915"/>
    <w:rsid w:val="00431A0F"/>
    <w:rsid w:val="00433F63"/>
    <w:rsid w:val="0043507C"/>
    <w:rsid w:val="00435788"/>
    <w:rsid w:val="004359E6"/>
    <w:rsid w:val="00441261"/>
    <w:rsid w:val="00443CE3"/>
    <w:rsid w:val="00445F52"/>
    <w:rsid w:val="0044653F"/>
    <w:rsid w:val="00450257"/>
    <w:rsid w:val="00452E7B"/>
    <w:rsid w:val="004546FA"/>
    <w:rsid w:val="00454C59"/>
    <w:rsid w:val="00456EA9"/>
    <w:rsid w:val="004620E6"/>
    <w:rsid w:val="00462BCB"/>
    <w:rsid w:val="00463364"/>
    <w:rsid w:val="00473E24"/>
    <w:rsid w:val="00481FE7"/>
    <w:rsid w:val="00483AF4"/>
    <w:rsid w:val="00483DDD"/>
    <w:rsid w:val="0048532C"/>
    <w:rsid w:val="00487E39"/>
    <w:rsid w:val="0049103F"/>
    <w:rsid w:val="0049736D"/>
    <w:rsid w:val="004A09D1"/>
    <w:rsid w:val="004A0DFE"/>
    <w:rsid w:val="004A3C62"/>
    <w:rsid w:val="004A69E3"/>
    <w:rsid w:val="004B6EA1"/>
    <w:rsid w:val="004C0971"/>
    <w:rsid w:val="004C0C25"/>
    <w:rsid w:val="004C170D"/>
    <w:rsid w:val="004C18C8"/>
    <w:rsid w:val="004C2111"/>
    <w:rsid w:val="004C2B38"/>
    <w:rsid w:val="004C33E4"/>
    <w:rsid w:val="004C57DA"/>
    <w:rsid w:val="004C732E"/>
    <w:rsid w:val="004D0FD8"/>
    <w:rsid w:val="004D20AE"/>
    <w:rsid w:val="004D3578"/>
    <w:rsid w:val="004D5FAF"/>
    <w:rsid w:val="004D6145"/>
    <w:rsid w:val="004E669F"/>
    <w:rsid w:val="004E770A"/>
    <w:rsid w:val="004F1A16"/>
    <w:rsid w:val="004F207F"/>
    <w:rsid w:val="004F2710"/>
    <w:rsid w:val="004F3321"/>
    <w:rsid w:val="004F5D91"/>
    <w:rsid w:val="00501F87"/>
    <w:rsid w:val="005070FA"/>
    <w:rsid w:val="00512F09"/>
    <w:rsid w:val="0051519E"/>
    <w:rsid w:val="0052186A"/>
    <w:rsid w:val="005260D4"/>
    <w:rsid w:val="0052761D"/>
    <w:rsid w:val="00527BAC"/>
    <w:rsid w:val="005321DA"/>
    <w:rsid w:val="00547541"/>
    <w:rsid w:val="0054756D"/>
    <w:rsid w:val="00551365"/>
    <w:rsid w:val="005531D9"/>
    <w:rsid w:val="00560670"/>
    <w:rsid w:val="00560BED"/>
    <w:rsid w:val="005627FF"/>
    <w:rsid w:val="00562968"/>
    <w:rsid w:val="005631E0"/>
    <w:rsid w:val="00563A68"/>
    <w:rsid w:val="0056664C"/>
    <w:rsid w:val="00577D61"/>
    <w:rsid w:val="0058083C"/>
    <w:rsid w:val="00581ACB"/>
    <w:rsid w:val="005822AC"/>
    <w:rsid w:val="00586DD3"/>
    <w:rsid w:val="00591F0D"/>
    <w:rsid w:val="00594DA2"/>
    <w:rsid w:val="005A29D0"/>
    <w:rsid w:val="005A5079"/>
    <w:rsid w:val="005A6945"/>
    <w:rsid w:val="005B0438"/>
    <w:rsid w:val="005B1823"/>
    <w:rsid w:val="005B405A"/>
    <w:rsid w:val="005B762F"/>
    <w:rsid w:val="005C2CCB"/>
    <w:rsid w:val="005C5652"/>
    <w:rsid w:val="005C6479"/>
    <w:rsid w:val="005C69FD"/>
    <w:rsid w:val="005D0731"/>
    <w:rsid w:val="005D1971"/>
    <w:rsid w:val="005D1C53"/>
    <w:rsid w:val="005D4368"/>
    <w:rsid w:val="005D6A08"/>
    <w:rsid w:val="005D7025"/>
    <w:rsid w:val="005E1D5B"/>
    <w:rsid w:val="005E1DCD"/>
    <w:rsid w:val="005E2D67"/>
    <w:rsid w:val="005E4AE1"/>
    <w:rsid w:val="005E5578"/>
    <w:rsid w:val="005F06AC"/>
    <w:rsid w:val="005F1ACC"/>
    <w:rsid w:val="005F4D62"/>
    <w:rsid w:val="005F73D1"/>
    <w:rsid w:val="006014C1"/>
    <w:rsid w:val="0060312C"/>
    <w:rsid w:val="00604CA4"/>
    <w:rsid w:val="00606091"/>
    <w:rsid w:val="0060695F"/>
    <w:rsid w:val="00606EE0"/>
    <w:rsid w:val="006100A6"/>
    <w:rsid w:val="00610ED7"/>
    <w:rsid w:val="00613F5C"/>
    <w:rsid w:val="00615051"/>
    <w:rsid w:val="0061703D"/>
    <w:rsid w:val="00620CE3"/>
    <w:rsid w:val="00621086"/>
    <w:rsid w:val="006210DA"/>
    <w:rsid w:val="0062269C"/>
    <w:rsid w:val="006268D6"/>
    <w:rsid w:val="006279BD"/>
    <w:rsid w:val="006303F5"/>
    <w:rsid w:val="00630C8F"/>
    <w:rsid w:val="006322AB"/>
    <w:rsid w:val="00634D49"/>
    <w:rsid w:val="006365A1"/>
    <w:rsid w:val="00636AA2"/>
    <w:rsid w:val="00651B69"/>
    <w:rsid w:val="006531C1"/>
    <w:rsid w:val="00653B85"/>
    <w:rsid w:val="00655ACF"/>
    <w:rsid w:val="00664B41"/>
    <w:rsid w:val="00666764"/>
    <w:rsid w:val="0066694B"/>
    <w:rsid w:val="00667DB6"/>
    <w:rsid w:val="006771E8"/>
    <w:rsid w:val="006775ED"/>
    <w:rsid w:val="00677C01"/>
    <w:rsid w:val="006811BC"/>
    <w:rsid w:val="006823E9"/>
    <w:rsid w:val="00683934"/>
    <w:rsid w:val="00683CC7"/>
    <w:rsid w:val="006911AD"/>
    <w:rsid w:val="0069161B"/>
    <w:rsid w:val="00692CA5"/>
    <w:rsid w:val="00692D01"/>
    <w:rsid w:val="0069301D"/>
    <w:rsid w:val="006932D7"/>
    <w:rsid w:val="0069691A"/>
    <w:rsid w:val="00696C42"/>
    <w:rsid w:val="006A04C7"/>
    <w:rsid w:val="006A2B6C"/>
    <w:rsid w:val="006A3B2F"/>
    <w:rsid w:val="006A5FC6"/>
    <w:rsid w:val="006B06A2"/>
    <w:rsid w:val="006B63E2"/>
    <w:rsid w:val="006C17A3"/>
    <w:rsid w:val="006C3D37"/>
    <w:rsid w:val="006C6376"/>
    <w:rsid w:val="006C637F"/>
    <w:rsid w:val="006D6FF5"/>
    <w:rsid w:val="006D729C"/>
    <w:rsid w:val="006E1C09"/>
    <w:rsid w:val="006E2A16"/>
    <w:rsid w:val="006E6F44"/>
    <w:rsid w:val="006F00C9"/>
    <w:rsid w:val="006F12CD"/>
    <w:rsid w:val="006F1B19"/>
    <w:rsid w:val="006F29ED"/>
    <w:rsid w:val="006F3CAF"/>
    <w:rsid w:val="006F4F77"/>
    <w:rsid w:val="006F53EE"/>
    <w:rsid w:val="0070147C"/>
    <w:rsid w:val="007039FD"/>
    <w:rsid w:val="00704FCB"/>
    <w:rsid w:val="007064E7"/>
    <w:rsid w:val="0070753A"/>
    <w:rsid w:val="00713233"/>
    <w:rsid w:val="00714FD6"/>
    <w:rsid w:val="007212FF"/>
    <w:rsid w:val="00721BB0"/>
    <w:rsid w:val="00721F67"/>
    <w:rsid w:val="007227D2"/>
    <w:rsid w:val="007245AB"/>
    <w:rsid w:val="007265F7"/>
    <w:rsid w:val="00731894"/>
    <w:rsid w:val="00734885"/>
    <w:rsid w:val="00741119"/>
    <w:rsid w:val="0074506C"/>
    <w:rsid w:val="00746796"/>
    <w:rsid w:val="00746D91"/>
    <w:rsid w:val="0075598A"/>
    <w:rsid w:val="00761813"/>
    <w:rsid w:val="00765654"/>
    <w:rsid w:val="007667EC"/>
    <w:rsid w:val="00767313"/>
    <w:rsid w:val="00771B85"/>
    <w:rsid w:val="00773644"/>
    <w:rsid w:val="00775DA6"/>
    <w:rsid w:val="00776362"/>
    <w:rsid w:val="007807F3"/>
    <w:rsid w:val="0078170A"/>
    <w:rsid w:val="0079030C"/>
    <w:rsid w:val="00790956"/>
    <w:rsid w:val="00791569"/>
    <w:rsid w:val="00792365"/>
    <w:rsid w:val="0079502D"/>
    <w:rsid w:val="007960E0"/>
    <w:rsid w:val="0079680D"/>
    <w:rsid w:val="007A0755"/>
    <w:rsid w:val="007A31D9"/>
    <w:rsid w:val="007A74F9"/>
    <w:rsid w:val="007B09B8"/>
    <w:rsid w:val="007B28F5"/>
    <w:rsid w:val="007C6354"/>
    <w:rsid w:val="007C6694"/>
    <w:rsid w:val="007D41A1"/>
    <w:rsid w:val="007E10BB"/>
    <w:rsid w:val="007E2D5C"/>
    <w:rsid w:val="007E3F61"/>
    <w:rsid w:val="007F1210"/>
    <w:rsid w:val="007F2896"/>
    <w:rsid w:val="007F3A79"/>
    <w:rsid w:val="007F591B"/>
    <w:rsid w:val="008033D0"/>
    <w:rsid w:val="00803FB6"/>
    <w:rsid w:val="008059EF"/>
    <w:rsid w:val="00806118"/>
    <w:rsid w:val="00806F6D"/>
    <w:rsid w:val="00810277"/>
    <w:rsid w:val="0081080A"/>
    <w:rsid w:val="008128F7"/>
    <w:rsid w:val="00812938"/>
    <w:rsid w:val="00813580"/>
    <w:rsid w:val="0081651C"/>
    <w:rsid w:val="00820072"/>
    <w:rsid w:val="00827B71"/>
    <w:rsid w:val="00830DAC"/>
    <w:rsid w:val="0083134C"/>
    <w:rsid w:val="008320C8"/>
    <w:rsid w:val="00832F51"/>
    <w:rsid w:val="00833033"/>
    <w:rsid w:val="00833F70"/>
    <w:rsid w:val="0083654B"/>
    <w:rsid w:val="008367AC"/>
    <w:rsid w:val="00837B54"/>
    <w:rsid w:val="0084205D"/>
    <w:rsid w:val="00843100"/>
    <w:rsid w:val="00847054"/>
    <w:rsid w:val="00850F25"/>
    <w:rsid w:val="008526C6"/>
    <w:rsid w:val="0085287E"/>
    <w:rsid w:val="008534AA"/>
    <w:rsid w:val="00853CDC"/>
    <w:rsid w:val="008541C2"/>
    <w:rsid w:val="00854502"/>
    <w:rsid w:val="00863EB0"/>
    <w:rsid w:val="008659AA"/>
    <w:rsid w:val="00865EAA"/>
    <w:rsid w:val="00870C60"/>
    <w:rsid w:val="008719C2"/>
    <w:rsid w:val="00871E36"/>
    <w:rsid w:val="00876FED"/>
    <w:rsid w:val="008808F1"/>
    <w:rsid w:val="00884701"/>
    <w:rsid w:val="00884FF7"/>
    <w:rsid w:val="00887416"/>
    <w:rsid w:val="008909CF"/>
    <w:rsid w:val="00894ACE"/>
    <w:rsid w:val="008A1F2A"/>
    <w:rsid w:val="008A3206"/>
    <w:rsid w:val="008A6CBB"/>
    <w:rsid w:val="008A73C8"/>
    <w:rsid w:val="008A769F"/>
    <w:rsid w:val="008B19D9"/>
    <w:rsid w:val="008B1FD3"/>
    <w:rsid w:val="008B204B"/>
    <w:rsid w:val="008B6851"/>
    <w:rsid w:val="008C49AE"/>
    <w:rsid w:val="008C59F7"/>
    <w:rsid w:val="008C7AF3"/>
    <w:rsid w:val="008D4B3A"/>
    <w:rsid w:val="008E3240"/>
    <w:rsid w:val="008E4A48"/>
    <w:rsid w:val="008E69D4"/>
    <w:rsid w:val="008E7687"/>
    <w:rsid w:val="008F0E3C"/>
    <w:rsid w:val="008F11FA"/>
    <w:rsid w:val="008F178C"/>
    <w:rsid w:val="008F33AE"/>
    <w:rsid w:val="008F4ACA"/>
    <w:rsid w:val="008F4D06"/>
    <w:rsid w:val="00901F77"/>
    <w:rsid w:val="00901FEC"/>
    <w:rsid w:val="00906ACE"/>
    <w:rsid w:val="00907D3F"/>
    <w:rsid w:val="009122A6"/>
    <w:rsid w:val="0091273C"/>
    <w:rsid w:val="00912F98"/>
    <w:rsid w:val="0091322A"/>
    <w:rsid w:val="00917FBB"/>
    <w:rsid w:val="009219CA"/>
    <w:rsid w:val="00922007"/>
    <w:rsid w:val="009223D3"/>
    <w:rsid w:val="009224C2"/>
    <w:rsid w:val="009239D3"/>
    <w:rsid w:val="00925D9D"/>
    <w:rsid w:val="00926BDD"/>
    <w:rsid w:val="00931D7A"/>
    <w:rsid w:val="00932C64"/>
    <w:rsid w:val="00933D09"/>
    <w:rsid w:val="0093487D"/>
    <w:rsid w:val="00935D8D"/>
    <w:rsid w:val="00937513"/>
    <w:rsid w:val="00942FE8"/>
    <w:rsid w:val="00943CD4"/>
    <w:rsid w:val="009506DE"/>
    <w:rsid w:val="0095102B"/>
    <w:rsid w:val="00952182"/>
    <w:rsid w:val="009562B5"/>
    <w:rsid w:val="00956EFE"/>
    <w:rsid w:val="00957E70"/>
    <w:rsid w:val="00960797"/>
    <w:rsid w:val="00965771"/>
    <w:rsid w:val="00970DAB"/>
    <w:rsid w:val="0097321D"/>
    <w:rsid w:val="00973827"/>
    <w:rsid w:val="00974FF6"/>
    <w:rsid w:val="0098505B"/>
    <w:rsid w:val="00987740"/>
    <w:rsid w:val="009919C7"/>
    <w:rsid w:val="00992531"/>
    <w:rsid w:val="00995CD5"/>
    <w:rsid w:val="009A1787"/>
    <w:rsid w:val="009A4F5A"/>
    <w:rsid w:val="009A73BE"/>
    <w:rsid w:val="009B064F"/>
    <w:rsid w:val="009B1F44"/>
    <w:rsid w:val="009B4573"/>
    <w:rsid w:val="009B4D97"/>
    <w:rsid w:val="009C002A"/>
    <w:rsid w:val="009C15D1"/>
    <w:rsid w:val="009D481A"/>
    <w:rsid w:val="009E04AC"/>
    <w:rsid w:val="009E278C"/>
    <w:rsid w:val="009E751F"/>
    <w:rsid w:val="009E7F8C"/>
    <w:rsid w:val="009F58E7"/>
    <w:rsid w:val="009F6EDC"/>
    <w:rsid w:val="00A035CE"/>
    <w:rsid w:val="00A0537F"/>
    <w:rsid w:val="00A0602E"/>
    <w:rsid w:val="00A06C1F"/>
    <w:rsid w:val="00A07FFA"/>
    <w:rsid w:val="00A11132"/>
    <w:rsid w:val="00A11FB4"/>
    <w:rsid w:val="00A1550B"/>
    <w:rsid w:val="00A16489"/>
    <w:rsid w:val="00A21134"/>
    <w:rsid w:val="00A23552"/>
    <w:rsid w:val="00A2533C"/>
    <w:rsid w:val="00A25506"/>
    <w:rsid w:val="00A275D9"/>
    <w:rsid w:val="00A30D5D"/>
    <w:rsid w:val="00A35782"/>
    <w:rsid w:val="00A357F5"/>
    <w:rsid w:val="00A362F9"/>
    <w:rsid w:val="00A36819"/>
    <w:rsid w:val="00A36D8E"/>
    <w:rsid w:val="00A43EE6"/>
    <w:rsid w:val="00A4585A"/>
    <w:rsid w:val="00A4616C"/>
    <w:rsid w:val="00A47BDA"/>
    <w:rsid w:val="00A50C97"/>
    <w:rsid w:val="00A515FB"/>
    <w:rsid w:val="00A60F49"/>
    <w:rsid w:val="00A61E15"/>
    <w:rsid w:val="00A62A29"/>
    <w:rsid w:val="00A630DD"/>
    <w:rsid w:val="00A66F91"/>
    <w:rsid w:val="00A70229"/>
    <w:rsid w:val="00A720BC"/>
    <w:rsid w:val="00A75E06"/>
    <w:rsid w:val="00A82E64"/>
    <w:rsid w:val="00A84923"/>
    <w:rsid w:val="00A85B6A"/>
    <w:rsid w:val="00A918D1"/>
    <w:rsid w:val="00A93A9A"/>
    <w:rsid w:val="00A9557D"/>
    <w:rsid w:val="00AA1779"/>
    <w:rsid w:val="00AA219C"/>
    <w:rsid w:val="00AA4A6D"/>
    <w:rsid w:val="00AA542B"/>
    <w:rsid w:val="00AA5C16"/>
    <w:rsid w:val="00AA669A"/>
    <w:rsid w:val="00AA7AEA"/>
    <w:rsid w:val="00AB1178"/>
    <w:rsid w:val="00AB174E"/>
    <w:rsid w:val="00AB1F31"/>
    <w:rsid w:val="00AB690D"/>
    <w:rsid w:val="00AC0578"/>
    <w:rsid w:val="00AC107E"/>
    <w:rsid w:val="00AC31D4"/>
    <w:rsid w:val="00AC56AC"/>
    <w:rsid w:val="00AC5D17"/>
    <w:rsid w:val="00AC6098"/>
    <w:rsid w:val="00AD3B26"/>
    <w:rsid w:val="00AD3BA9"/>
    <w:rsid w:val="00AE0CED"/>
    <w:rsid w:val="00AE2862"/>
    <w:rsid w:val="00AE2BF6"/>
    <w:rsid w:val="00AE3370"/>
    <w:rsid w:val="00AE64CA"/>
    <w:rsid w:val="00AF1A8F"/>
    <w:rsid w:val="00AF3D68"/>
    <w:rsid w:val="00AF526E"/>
    <w:rsid w:val="00AF7092"/>
    <w:rsid w:val="00B02020"/>
    <w:rsid w:val="00B0271D"/>
    <w:rsid w:val="00B02BE5"/>
    <w:rsid w:val="00B07427"/>
    <w:rsid w:val="00B10AE2"/>
    <w:rsid w:val="00B115A3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AAF"/>
    <w:rsid w:val="00B34D51"/>
    <w:rsid w:val="00B364CF"/>
    <w:rsid w:val="00B36A0E"/>
    <w:rsid w:val="00B36BA1"/>
    <w:rsid w:val="00B40D67"/>
    <w:rsid w:val="00B4103A"/>
    <w:rsid w:val="00B43C45"/>
    <w:rsid w:val="00B44F9A"/>
    <w:rsid w:val="00B542A2"/>
    <w:rsid w:val="00B55EE8"/>
    <w:rsid w:val="00B56E6C"/>
    <w:rsid w:val="00B616E6"/>
    <w:rsid w:val="00B61B28"/>
    <w:rsid w:val="00B63D0E"/>
    <w:rsid w:val="00B651D9"/>
    <w:rsid w:val="00B6775E"/>
    <w:rsid w:val="00B71428"/>
    <w:rsid w:val="00B74D2E"/>
    <w:rsid w:val="00B762AC"/>
    <w:rsid w:val="00B80837"/>
    <w:rsid w:val="00B8126A"/>
    <w:rsid w:val="00B83039"/>
    <w:rsid w:val="00B87036"/>
    <w:rsid w:val="00B95CFA"/>
    <w:rsid w:val="00BA2A28"/>
    <w:rsid w:val="00BA4CA5"/>
    <w:rsid w:val="00BA4F98"/>
    <w:rsid w:val="00BA5B00"/>
    <w:rsid w:val="00BA6383"/>
    <w:rsid w:val="00BA6972"/>
    <w:rsid w:val="00BB0558"/>
    <w:rsid w:val="00BB1A07"/>
    <w:rsid w:val="00BB45D2"/>
    <w:rsid w:val="00BB6DAD"/>
    <w:rsid w:val="00BB7346"/>
    <w:rsid w:val="00BC1555"/>
    <w:rsid w:val="00BC2E89"/>
    <w:rsid w:val="00BC60A9"/>
    <w:rsid w:val="00BD145B"/>
    <w:rsid w:val="00BD1B7B"/>
    <w:rsid w:val="00BD2A32"/>
    <w:rsid w:val="00BE0C8A"/>
    <w:rsid w:val="00BE334D"/>
    <w:rsid w:val="00BE4988"/>
    <w:rsid w:val="00BE5F37"/>
    <w:rsid w:val="00BF1C24"/>
    <w:rsid w:val="00BF3118"/>
    <w:rsid w:val="00BF5E73"/>
    <w:rsid w:val="00BF7952"/>
    <w:rsid w:val="00C02711"/>
    <w:rsid w:val="00C06939"/>
    <w:rsid w:val="00C10D8B"/>
    <w:rsid w:val="00C150E0"/>
    <w:rsid w:val="00C16548"/>
    <w:rsid w:val="00C173BF"/>
    <w:rsid w:val="00C21E3B"/>
    <w:rsid w:val="00C3462C"/>
    <w:rsid w:val="00C35B1A"/>
    <w:rsid w:val="00C41381"/>
    <w:rsid w:val="00C41C7D"/>
    <w:rsid w:val="00C45957"/>
    <w:rsid w:val="00C518CB"/>
    <w:rsid w:val="00C53E0B"/>
    <w:rsid w:val="00C5530E"/>
    <w:rsid w:val="00C615C3"/>
    <w:rsid w:val="00C61E1C"/>
    <w:rsid w:val="00C62DEB"/>
    <w:rsid w:val="00C63023"/>
    <w:rsid w:val="00C63743"/>
    <w:rsid w:val="00C735CA"/>
    <w:rsid w:val="00C76505"/>
    <w:rsid w:val="00C76C6C"/>
    <w:rsid w:val="00C801F2"/>
    <w:rsid w:val="00C80EC5"/>
    <w:rsid w:val="00C8110D"/>
    <w:rsid w:val="00C81A48"/>
    <w:rsid w:val="00C82D62"/>
    <w:rsid w:val="00C85669"/>
    <w:rsid w:val="00C85D6F"/>
    <w:rsid w:val="00C86BB9"/>
    <w:rsid w:val="00C8772C"/>
    <w:rsid w:val="00C91054"/>
    <w:rsid w:val="00C92842"/>
    <w:rsid w:val="00C97401"/>
    <w:rsid w:val="00CA1624"/>
    <w:rsid w:val="00CA43FD"/>
    <w:rsid w:val="00CA53F3"/>
    <w:rsid w:val="00CA7497"/>
    <w:rsid w:val="00CB18EB"/>
    <w:rsid w:val="00CB2FA4"/>
    <w:rsid w:val="00CB335B"/>
    <w:rsid w:val="00CB441E"/>
    <w:rsid w:val="00CB7271"/>
    <w:rsid w:val="00CB7C59"/>
    <w:rsid w:val="00CC19F4"/>
    <w:rsid w:val="00CC1C7A"/>
    <w:rsid w:val="00CC466E"/>
    <w:rsid w:val="00CC556E"/>
    <w:rsid w:val="00CC72E9"/>
    <w:rsid w:val="00CD179B"/>
    <w:rsid w:val="00CD25C2"/>
    <w:rsid w:val="00CD25FB"/>
    <w:rsid w:val="00CD4D4E"/>
    <w:rsid w:val="00CE24E5"/>
    <w:rsid w:val="00CE3B1A"/>
    <w:rsid w:val="00CE41DB"/>
    <w:rsid w:val="00CE4D96"/>
    <w:rsid w:val="00CE7905"/>
    <w:rsid w:val="00CF015F"/>
    <w:rsid w:val="00CF1C86"/>
    <w:rsid w:val="00CF1EA0"/>
    <w:rsid w:val="00CF4758"/>
    <w:rsid w:val="00CF6B9C"/>
    <w:rsid w:val="00D078C4"/>
    <w:rsid w:val="00D11894"/>
    <w:rsid w:val="00D158B9"/>
    <w:rsid w:val="00D15EA5"/>
    <w:rsid w:val="00D170B4"/>
    <w:rsid w:val="00D20032"/>
    <w:rsid w:val="00D202A5"/>
    <w:rsid w:val="00D209E2"/>
    <w:rsid w:val="00D2100B"/>
    <w:rsid w:val="00D23CFE"/>
    <w:rsid w:val="00D24220"/>
    <w:rsid w:val="00D26441"/>
    <w:rsid w:val="00D27054"/>
    <w:rsid w:val="00D3089E"/>
    <w:rsid w:val="00D31D7A"/>
    <w:rsid w:val="00D33E60"/>
    <w:rsid w:val="00D413A0"/>
    <w:rsid w:val="00D460E7"/>
    <w:rsid w:val="00D50030"/>
    <w:rsid w:val="00D51788"/>
    <w:rsid w:val="00D530B5"/>
    <w:rsid w:val="00D6356F"/>
    <w:rsid w:val="00D63ABC"/>
    <w:rsid w:val="00D643B7"/>
    <w:rsid w:val="00D65332"/>
    <w:rsid w:val="00D675F1"/>
    <w:rsid w:val="00D73B96"/>
    <w:rsid w:val="00D77116"/>
    <w:rsid w:val="00D80807"/>
    <w:rsid w:val="00D83C61"/>
    <w:rsid w:val="00D86917"/>
    <w:rsid w:val="00D86C96"/>
    <w:rsid w:val="00D90B95"/>
    <w:rsid w:val="00D92F9A"/>
    <w:rsid w:val="00D9427D"/>
    <w:rsid w:val="00D96128"/>
    <w:rsid w:val="00D9637E"/>
    <w:rsid w:val="00DA36EE"/>
    <w:rsid w:val="00DA452E"/>
    <w:rsid w:val="00DA5128"/>
    <w:rsid w:val="00DA74DD"/>
    <w:rsid w:val="00DB11AC"/>
    <w:rsid w:val="00DB2F4A"/>
    <w:rsid w:val="00DB308D"/>
    <w:rsid w:val="00DB5F40"/>
    <w:rsid w:val="00DC3056"/>
    <w:rsid w:val="00DC407E"/>
    <w:rsid w:val="00DC7FB1"/>
    <w:rsid w:val="00DD1E47"/>
    <w:rsid w:val="00DD61A9"/>
    <w:rsid w:val="00DD6EF1"/>
    <w:rsid w:val="00DD715B"/>
    <w:rsid w:val="00DD72FB"/>
    <w:rsid w:val="00DE069F"/>
    <w:rsid w:val="00DE21F6"/>
    <w:rsid w:val="00DE4958"/>
    <w:rsid w:val="00DE62B7"/>
    <w:rsid w:val="00DF0B32"/>
    <w:rsid w:val="00DF74B3"/>
    <w:rsid w:val="00E002B6"/>
    <w:rsid w:val="00E01F1F"/>
    <w:rsid w:val="00E021C8"/>
    <w:rsid w:val="00E04361"/>
    <w:rsid w:val="00E064FD"/>
    <w:rsid w:val="00E07572"/>
    <w:rsid w:val="00E1053A"/>
    <w:rsid w:val="00E13654"/>
    <w:rsid w:val="00E16418"/>
    <w:rsid w:val="00E201AF"/>
    <w:rsid w:val="00E24D43"/>
    <w:rsid w:val="00E26AF3"/>
    <w:rsid w:val="00E276E0"/>
    <w:rsid w:val="00E314EA"/>
    <w:rsid w:val="00E321E6"/>
    <w:rsid w:val="00E33FDA"/>
    <w:rsid w:val="00E340EB"/>
    <w:rsid w:val="00E37A42"/>
    <w:rsid w:val="00E406D5"/>
    <w:rsid w:val="00E4627C"/>
    <w:rsid w:val="00E548DD"/>
    <w:rsid w:val="00E56701"/>
    <w:rsid w:val="00E577E8"/>
    <w:rsid w:val="00E60B86"/>
    <w:rsid w:val="00E62754"/>
    <w:rsid w:val="00E64D2D"/>
    <w:rsid w:val="00E729C8"/>
    <w:rsid w:val="00E74927"/>
    <w:rsid w:val="00E81383"/>
    <w:rsid w:val="00E82B2A"/>
    <w:rsid w:val="00E82C22"/>
    <w:rsid w:val="00E82D35"/>
    <w:rsid w:val="00E83523"/>
    <w:rsid w:val="00E85022"/>
    <w:rsid w:val="00E86B53"/>
    <w:rsid w:val="00E879AE"/>
    <w:rsid w:val="00E9110B"/>
    <w:rsid w:val="00EA2B6F"/>
    <w:rsid w:val="00EA31F0"/>
    <w:rsid w:val="00EA5DCF"/>
    <w:rsid w:val="00EA70C9"/>
    <w:rsid w:val="00EB3478"/>
    <w:rsid w:val="00EB4B39"/>
    <w:rsid w:val="00EB662F"/>
    <w:rsid w:val="00EB6FE3"/>
    <w:rsid w:val="00EB7C86"/>
    <w:rsid w:val="00EB7D97"/>
    <w:rsid w:val="00EC21F6"/>
    <w:rsid w:val="00EC4B29"/>
    <w:rsid w:val="00ED2359"/>
    <w:rsid w:val="00EE0F65"/>
    <w:rsid w:val="00EE2D82"/>
    <w:rsid w:val="00EE3031"/>
    <w:rsid w:val="00EE3C18"/>
    <w:rsid w:val="00EE44DA"/>
    <w:rsid w:val="00EE59BD"/>
    <w:rsid w:val="00EF190C"/>
    <w:rsid w:val="00EF3960"/>
    <w:rsid w:val="00EF45D0"/>
    <w:rsid w:val="00EF4D07"/>
    <w:rsid w:val="00F01358"/>
    <w:rsid w:val="00F01721"/>
    <w:rsid w:val="00F12005"/>
    <w:rsid w:val="00F144E0"/>
    <w:rsid w:val="00F1504D"/>
    <w:rsid w:val="00F17E31"/>
    <w:rsid w:val="00F21219"/>
    <w:rsid w:val="00F21300"/>
    <w:rsid w:val="00F231D8"/>
    <w:rsid w:val="00F246A1"/>
    <w:rsid w:val="00F3067C"/>
    <w:rsid w:val="00F30AAB"/>
    <w:rsid w:val="00F33A87"/>
    <w:rsid w:val="00F37917"/>
    <w:rsid w:val="00F43D66"/>
    <w:rsid w:val="00F44C8B"/>
    <w:rsid w:val="00F50074"/>
    <w:rsid w:val="00F52E83"/>
    <w:rsid w:val="00F5513E"/>
    <w:rsid w:val="00F55E02"/>
    <w:rsid w:val="00F61392"/>
    <w:rsid w:val="00F63F3F"/>
    <w:rsid w:val="00F66FA5"/>
    <w:rsid w:val="00F6799C"/>
    <w:rsid w:val="00F71678"/>
    <w:rsid w:val="00F730E3"/>
    <w:rsid w:val="00F755E9"/>
    <w:rsid w:val="00F777AF"/>
    <w:rsid w:val="00F812B6"/>
    <w:rsid w:val="00F81E45"/>
    <w:rsid w:val="00F876CC"/>
    <w:rsid w:val="00F909CD"/>
    <w:rsid w:val="00F92CD5"/>
    <w:rsid w:val="00F974D1"/>
    <w:rsid w:val="00F97986"/>
    <w:rsid w:val="00FA121E"/>
    <w:rsid w:val="00FA16E0"/>
    <w:rsid w:val="00FB44DE"/>
    <w:rsid w:val="00FB5123"/>
    <w:rsid w:val="00FB696A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416B"/>
    <w:rsid w:val="00FE468B"/>
    <w:rsid w:val="00FE70BD"/>
    <w:rsid w:val="00FF1329"/>
    <w:rsid w:val="00FF1BC3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080799C2-DF91-40EA-8138-D63EB0190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9DCA90DEF26545A2F2B8CBAD339475" ma:contentTypeVersion="3" ma:contentTypeDescription="Create a new document." ma:contentTypeScope="" ma:versionID="d55242ff90de880b620fd6c1f5a78af7">
  <xsd:schema xmlns:xsd="http://www.w3.org/2001/XMLSchema" xmlns:xs="http://www.w3.org/2001/XMLSchema" xmlns:p="http://schemas.microsoft.com/office/2006/metadata/properties" xmlns:ns2="6720974a-99b7-4a7b-8577-b1e1f73040ce" targetNamespace="http://schemas.microsoft.com/office/2006/metadata/properties" ma:root="true" ma:fieldsID="0e036ad401397c8b7b5d73e467823c35" ns2:_="">
    <xsd:import namespace="6720974a-99b7-4a7b-8577-b1e1f7304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0974a-99b7-4a7b-8577-b1e1f7304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271DFA-3017-4644-A675-23B610488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0974a-99b7-4a7b-8577-b1e1f7304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213</TotalTime>
  <Pages>3</Pages>
  <Words>495</Words>
  <Characters>2826</Characters>
  <Application>Microsoft Office Word</Application>
  <DocSecurity>0</DocSecurity>
  <Lines>23</Lines>
  <Paragraphs>6</Paragraphs>
  <ScaleCrop>false</ScaleCrop>
  <Company>Grant Thornton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157</cp:revision>
  <cp:lastPrinted>2026-05-10T19:43:00Z</cp:lastPrinted>
  <dcterms:created xsi:type="dcterms:W3CDTF">2025-06-30T08:44:00Z</dcterms:created>
  <dcterms:modified xsi:type="dcterms:W3CDTF">2026-08-14T07:02:00Z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0x010100E59DCA90DEF26545A2F2B8CBAD339475</vt:lpwstr>
  </property>
  <property fmtid="{D5CDD505-2E9C-101B-9397-08002B2CF9AE}" pid="4" name="MediaServiceImageTags">
    <vt:lpwstr/>
  </property>
</Properties>
</file>